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533E5" w14:textId="77777777" w:rsidR="003653AC" w:rsidRDefault="003653AC" w:rsidP="003653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Marrgot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 xml:space="preserve"> de CLAVERY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0724DD7E" w14:textId="77777777" w:rsidR="003653AC" w:rsidRDefault="003653AC" w:rsidP="003653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2C51E3A5" w14:textId="77777777" w:rsidR="003653AC" w:rsidRDefault="003653AC" w:rsidP="003653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C97059C" w14:textId="77777777" w:rsidR="003653AC" w:rsidRDefault="003653AC" w:rsidP="003653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8BF1541" w14:textId="77777777" w:rsidR="003653AC" w:rsidRDefault="003653AC" w:rsidP="003653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459F2173" w14:textId="77777777" w:rsidR="003653AC" w:rsidRDefault="003653AC" w:rsidP="003653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4D31385" w14:textId="77777777" w:rsidR="003653AC" w:rsidRDefault="003653AC" w:rsidP="003653AC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30A08785" w14:textId="77777777" w:rsidR="003653AC" w:rsidRDefault="003653AC" w:rsidP="003653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97BC79F" w14:textId="77777777" w:rsidR="003653AC" w:rsidRDefault="003653AC" w:rsidP="003653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CA5CB1F" w14:textId="77777777" w:rsidR="003653AC" w:rsidRDefault="003653AC" w:rsidP="003653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October 2022</w:t>
      </w:r>
    </w:p>
    <w:p w14:paraId="0E9158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4FC4B" w14:textId="77777777" w:rsidR="003653AC" w:rsidRDefault="003653AC" w:rsidP="009139A6">
      <w:r>
        <w:separator/>
      </w:r>
    </w:p>
  </w:endnote>
  <w:endnote w:type="continuationSeparator" w:id="0">
    <w:p w14:paraId="204CD30F" w14:textId="77777777" w:rsidR="003653AC" w:rsidRDefault="003653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EDE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2FF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F7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30E3A" w14:textId="77777777" w:rsidR="003653AC" w:rsidRDefault="003653AC" w:rsidP="009139A6">
      <w:r>
        <w:separator/>
      </w:r>
    </w:p>
  </w:footnote>
  <w:footnote w:type="continuationSeparator" w:id="0">
    <w:p w14:paraId="611D189F" w14:textId="77777777" w:rsidR="003653AC" w:rsidRDefault="003653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BDB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FD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A0E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3AC"/>
    <w:rsid w:val="000666E0"/>
    <w:rsid w:val="002510B7"/>
    <w:rsid w:val="003653A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AC660"/>
  <w15:chartTrackingRefBased/>
  <w15:docId w15:val="{A1F08D03-2A6F-4386-B8AC-9DF10B62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3A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2022-12-01T21:10:00Z</dcterms:created>
  <dcterms:modified xsi:type="dcterms:W3CDTF">2022-12-01T21:12:00Z</dcterms:modified>
</cp:coreProperties>
</file>